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FC6D7" w14:textId="2DD8CD91" w:rsidR="00B91D38" w:rsidRPr="00B91D38" w:rsidRDefault="00B91D38" w:rsidP="00B91D3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B91D38">
        <w:rPr>
          <w:rFonts w:ascii="Arial" w:hAnsi="Arial" w:cs="Arial"/>
          <w:b/>
          <w:bCs/>
          <w:sz w:val="24"/>
          <w:szCs w:val="24"/>
        </w:rPr>
        <w:t>3GPP TSG RAN WG1 #112</w:t>
      </w:r>
      <w:r w:rsidRPr="00B91D38">
        <w:rPr>
          <w:rFonts w:ascii="Arial" w:hAnsi="Arial" w:cs="Arial"/>
          <w:b/>
          <w:bCs/>
          <w:sz w:val="24"/>
          <w:szCs w:val="24"/>
        </w:rPr>
        <w:tab/>
      </w:r>
      <w:r w:rsidRPr="00B91D38">
        <w:rPr>
          <w:rFonts w:ascii="Arial" w:hAnsi="Arial" w:cs="Arial"/>
          <w:b/>
          <w:bCs/>
          <w:sz w:val="24"/>
          <w:szCs w:val="24"/>
        </w:rPr>
        <w:tab/>
      </w:r>
      <w:r w:rsidRPr="00B91D38">
        <w:rPr>
          <w:rFonts w:ascii="Arial" w:hAnsi="Arial" w:cs="Arial"/>
          <w:b/>
          <w:bCs/>
          <w:sz w:val="24"/>
          <w:szCs w:val="24"/>
        </w:rPr>
        <w:tab/>
      </w:r>
      <w:r w:rsidR="00135B36" w:rsidRPr="00135B36">
        <w:rPr>
          <w:rFonts w:ascii="Arial" w:hAnsi="Arial" w:cs="Arial"/>
          <w:b/>
          <w:bCs/>
          <w:sz w:val="24"/>
          <w:szCs w:val="24"/>
        </w:rPr>
        <w:t>R1-2300433</w:t>
      </w:r>
    </w:p>
    <w:p w14:paraId="491036E9" w14:textId="315C19F2" w:rsidR="00B91D38" w:rsidRPr="00B91D38" w:rsidRDefault="00B91D38" w:rsidP="00B91D38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/>
          <w:b/>
          <w:noProof/>
          <w:sz w:val="28"/>
          <w:szCs w:val="21"/>
        </w:rPr>
      </w:pPr>
      <w:r w:rsidRPr="00B91D38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27</w:t>
      </w:r>
      <w:r w:rsidRPr="00B91D3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B91D3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March 3</w:t>
      </w:r>
      <w:r w:rsidRPr="00B91D3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B91D38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1D38" w14:paraId="3499C4A8" w14:textId="77777777" w:rsidTr="00B91D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1772BF" w14:textId="77777777" w:rsidR="00B91D38" w:rsidRDefault="00B91D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91D38" w14:paraId="29770406" w14:textId="77777777" w:rsidTr="00B91D3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A2E83" w14:textId="77777777" w:rsidR="00B91D38" w:rsidRDefault="00B91D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1D38" w14:paraId="604BE87F" w14:textId="77777777" w:rsidTr="00B91D3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22901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D38" w14:paraId="2E6E3858" w14:textId="77777777" w:rsidTr="00B91D3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2347DF" w14:textId="77777777" w:rsidR="00B91D38" w:rsidRDefault="00B91D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38919E3" w14:textId="77777777" w:rsidR="00B91D38" w:rsidRDefault="00B91D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  <w:hideMark/>
          </w:tcPr>
          <w:p w14:paraId="6DB31E89" w14:textId="77777777" w:rsidR="00B91D38" w:rsidRDefault="00B91D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A75E64" w14:textId="77777777" w:rsidR="00B91D38" w:rsidRDefault="00B91D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  <w:hideMark/>
          </w:tcPr>
          <w:p w14:paraId="2EDCD61B" w14:textId="77777777" w:rsidR="00B91D38" w:rsidRDefault="00B91D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90E90FD" w14:textId="77777777" w:rsidR="00B91D38" w:rsidRDefault="00B91D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  <w:hideMark/>
          </w:tcPr>
          <w:p w14:paraId="6EDD292D" w14:textId="77777777" w:rsidR="00B91D38" w:rsidRDefault="00B91D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819970" w14:textId="71BA822B" w:rsidR="00B91D38" w:rsidRDefault="00B91D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81B5A" w14:textId="77777777" w:rsidR="00B91D38" w:rsidRDefault="00B91D38">
            <w:pPr>
              <w:pStyle w:val="CRCoverPage"/>
              <w:spacing w:after="0"/>
              <w:rPr>
                <w:noProof/>
              </w:rPr>
            </w:pPr>
          </w:p>
        </w:tc>
      </w:tr>
      <w:tr w:rsidR="00B91D38" w14:paraId="6946FCFF" w14:textId="77777777" w:rsidTr="00B91D3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449FB" w14:textId="77777777" w:rsidR="00B91D38" w:rsidRDefault="00B91D38">
            <w:pPr>
              <w:pStyle w:val="CRCoverPage"/>
              <w:spacing w:after="0"/>
              <w:rPr>
                <w:noProof/>
              </w:rPr>
            </w:pPr>
          </w:p>
        </w:tc>
      </w:tr>
      <w:tr w:rsidR="00B91D38" w14:paraId="26AE3C2A" w14:textId="77777777" w:rsidTr="00B91D3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64A22B" w14:textId="77777777" w:rsidR="00B91D38" w:rsidRDefault="00B91D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1D38" w14:paraId="0C996966" w14:textId="77777777" w:rsidTr="00B91D38">
        <w:tc>
          <w:tcPr>
            <w:tcW w:w="9641" w:type="dxa"/>
            <w:gridSpan w:val="9"/>
          </w:tcPr>
          <w:p w14:paraId="0546EA5B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6D1457" w14:textId="77777777" w:rsidR="00B91D38" w:rsidRDefault="00B91D38" w:rsidP="00B91D3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1D38" w14:paraId="6EF391E9" w14:textId="77777777" w:rsidTr="00B91D38">
        <w:tc>
          <w:tcPr>
            <w:tcW w:w="2835" w:type="dxa"/>
            <w:hideMark/>
          </w:tcPr>
          <w:p w14:paraId="17B246D8" w14:textId="77777777" w:rsidR="00B91D38" w:rsidRDefault="00B91D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D547C0D" w14:textId="77777777" w:rsidR="00B91D38" w:rsidRDefault="00B91D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27BF50" w14:textId="77777777" w:rsidR="00B91D38" w:rsidRDefault="00B9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E32992" w14:textId="77777777" w:rsidR="00B91D38" w:rsidRDefault="00B91D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E80C8" w14:textId="7799D0FF" w:rsidR="00B91D38" w:rsidRDefault="00EE4F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705F6214" w14:textId="77777777" w:rsidR="00B91D38" w:rsidRDefault="00B91D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64288E9" w14:textId="77777777" w:rsidR="00B91D38" w:rsidRDefault="00B91D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18B1F00" w14:textId="77777777" w:rsidR="00B91D38" w:rsidRDefault="00B91D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0FA00" w14:textId="77777777" w:rsidR="00B91D38" w:rsidRDefault="00B91D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319587" w14:textId="77777777" w:rsidR="00B91D38" w:rsidRDefault="00B91D38" w:rsidP="00B91D3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1D38" w14:paraId="204028A5" w14:textId="77777777" w:rsidTr="00B91D38">
        <w:tc>
          <w:tcPr>
            <w:tcW w:w="9640" w:type="dxa"/>
            <w:gridSpan w:val="11"/>
          </w:tcPr>
          <w:p w14:paraId="36421584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D38" w14:paraId="3DE4CACD" w14:textId="77777777" w:rsidTr="00B91D3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64048D" w14:textId="77777777" w:rsidR="00B91D38" w:rsidRDefault="00B91D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0F816C" w14:textId="689EE5EC" w:rsidR="00B91D38" w:rsidRDefault="00B91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Pr="00B91D38">
              <w:rPr>
                <w:noProof/>
                <w:lang w:eastAsia="zh-CN"/>
              </w:rPr>
              <w:t xml:space="preserve">Correction on SCS of the reference slot restriction of Rel-17 TX switching 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B91D38" w14:paraId="348B882A" w14:textId="77777777" w:rsidTr="00B91D3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4E7A7" w14:textId="77777777" w:rsidR="00B91D38" w:rsidRDefault="00B9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77A898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D38" w14:paraId="5C7AB7E1" w14:textId="77777777" w:rsidTr="00B91D3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F38EE5" w14:textId="77777777" w:rsidR="00B91D38" w:rsidRDefault="00B91D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BDC6A7" w14:textId="5DB693AB" w:rsidR="00B91D38" w:rsidRDefault="00B91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vivo</w:t>
            </w:r>
          </w:p>
        </w:tc>
      </w:tr>
      <w:tr w:rsidR="00B91D38" w14:paraId="7F0836FA" w14:textId="77777777" w:rsidTr="00B91D3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ED09F4" w14:textId="77777777" w:rsidR="00B91D38" w:rsidRDefault="00B91D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A3BFF7" w14:textId="77777777" w:rsidR="00B91D38" w:rsidRDefault="00B91D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RAN1</w:t>
            </w:r>
          </w:p>
        </w:tc>
      </w:tr>
      <w:tr w:rsidR="00B91D38" w14:paraId="2DFC3451" w14:textId="77777777" w:rsidTr="00B91D3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20343" w14:textId="77777777" w:rsidR="00B91D38" w:rsidRDefault="00B9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417A8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D38" w14:paraId="7490691C" w14:textId="77777777" w:rsidTr="00B91D3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6FC850" w14:textId="77777777" w:rsidR="00B91D38" w:rsidRDefault="00B91D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E648A71" w14:textId="7A1612BE" w:rsidR="00B91D38" w:rsidRDefault="00B91D38">
            <w:pPr>
              <w:pStyle w:val="CRCoverPage"/>
              <w:spacing w:after="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  NR_RF_FR1_enh</w:t>
            </w:r>
          </w:p>
        </w:tc>
        <w:tc>
          <w:tcPr>
            <w:tcW w:w="567" w:type="dxa"/>
          </w:tcPr>
          <w:p w14:paraId="321FE1AD" w14:textId="77777777" w:rsidR="00B91D38" w:rsidRDefault="00B91D38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hideMark/>
          </w:tcPr>
          <w:p w14:paraId="0C216E69" w14:textId="77777777" w:rsidR="00B91D38" w:rsidRDefault="00B91D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956D56" w14:textId="0027B7E5" w:rsidR="00B91D38" w:rsidRDefault="00B91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2023-02-14</w:t>
            </w:r>
          </w:p>
        </w:tc>
      </w:tr>
      <w:tr w:rsidR="00B91D38" w14:paraId="366341CE" w14:textId="77777777" w:rsidTr="00B91D3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D5486" w14:textId="77777777" w:rsidR="00B91D38" w:rsidRDefault="00B9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409488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8F2F47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572AA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DC9C40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D38" w14:paraId="407B081F" w14:textId="77777777" w:rsidTr="00B91D3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E04DBC" w14:textId="77777777" w:rsidR="00B91D38" w:rsidRDefault="00B91D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012ED3A" w14:textId="77777777" w:rsidR="00B91D38" w:rsidRDefault="00B91D3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F</w:t>
            </w:r>
          </w:p>
        </w:tc>
        <w:tc>
          <w:tcPr>
            <w:tcW w:w="3402" w:type="dxa"/>
            <w:gridSpan w:val="5"/>
          </w:tcPr>
          <w:p w14:paraId="2123B24C" w14:textId="77777777" w:rsidR="00B91D38" w:rsidRDefault="00B91D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17BDA8F" w14:textId="77777777" w:rsidR="00B91D38" w:rsidRDefault="00B91D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7C8EB2" w14:textId="77777777" w:rsidR="00B91D38" w:rsidRDefault="00B91D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Rel-17</w:t>
            </w:r>
          </w:p>
        </w:tc>
      </w:tr>
      <w:tr w:rsidR="00B91D38" w14:paraId="2C4AFDE1" w14:textId="77777777" w:rsidTr="00B91D3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375B6" w14:textId="77777777" w:rsidR="00B91D38" w:rsidRDefault="00B91D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7A8E5" w14:textId="77777777" w:rsidR="00B91D38" w:rsidRDefault="00B91D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175AF7" w14:textId="77777777" w:rsidR="00B91D38" w:rsidRDefault="00B91D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9A6A6" w14:textId="77777777" w:rsidR="00B91D38" w:rsidRDefault="00B91D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1D38" w14:paraId="00A9608C" w14:textId="77777777" w:rsidTr="00B91D38">
        <w:tc>
          <w:tcPr>
            <w:tcW w:w="1843" w:type="dxa"/>
            <w:hideMark/>
          </w:tcPr>
          <w:p w14:paraId="53FA76D4" w14:textId="77777777" w:rsidR="00B91D38" w:rsidRDefault="00B9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4AAD97E7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D38" w14:paraId="797544ED" w14:textId="77777777" w:rsidTr="00B91D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E99659" w14:textId="77777777" w:rsidR="00B91D38" w:rsidRDefault="00B9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028760" w14:textId="1820CAD0" w:rsidR="005D4920" w:rsidRDefault="00EE4FAC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AU" w:eastAsia="zh-CN"/>
              </w:rPr>
            </w:pPr>
            <w:r>
              <w:rPr>
                <w:rFonts w:eastAsiaTheme="minorEastAsia"/>
                <w:lang w:val="en-AU" w:eastAsia="zh-CN"/>
              </w:rPr>
              <w:t xml:space="preserve">Starting from Rel-16, </w:t>
            </w:r>
            <w:r w:rsidR="00EF1193">
              <w:rPr>
                <w:rFonts w:eastAsiaTheme="minorEastAsia"/>
                <w:lang w:val="en-AU" w:eastAsia="zh-CN"/>
              </w:rPr>
              <w:t>TS 38</w:t>
            </w:r>
            <w:r>
              <w:rPr>
                <w:rFonts w:eastAsiaTheme="minorEastAsia"/>
                <w:lang w:val="en-AU" w:eastAsia="zh-CN"/>
              </w:rPr>
              <w:t>.</w:t>
            </w:r>
            <w:r w:rsidR="00EF1193">
              <w:rPr>
                <w:rFonts w:eastAsiaTheme="minorEastAsia"/>
                <w:lang w:val="en-AU" w:eastAsia="zh-CN"/>
              </w:rPr>
              <w:t xml:space="preserve">214 has specified that the UE </w:t>
            </w:r>
            <w:r w:rsidR="00EF1193" w:rsidRPr="00BF2EF0">
              <w:rPr>
                <w:lang w:val="en-US"/>
              </w:rPr>
              <w:t xml:space="preserve">does not expect to perform more than one uplink switching in a slot with </w:t>
            </w:r>
            <w:r w:rsidR="00EF1193" w:rsidRPr="00BF2EF0">
              <w:rPr>
                <w:i/>
                <w:lang w:val="en-AU"/>
              </w:rPr>
              <w:t>µ</w:t>
            </w:r>
            <w:r w:rsidR="00EF1193" w:rsidRPr="00BF2EF0">
              <w:rPr>
                <w:i/>
                <w:vertAlign w:val="subscript"/>
                <w:lang w:val="en-AU"/>
              </w:rPr>
              <w:t xml:space="preserve">UL </w:t>
            </w:r>
            <w:r w:rsidR="00EF1193" w:rsidRPr="00BF2EF0">
              <w:rPr>
                <w:lang w:val="en-AU"/>
              </w:rPr>
              <w:t xml:space="preserve">= </w:t>
            </w:r>
            <w:proofErr w:type="gramStart"/>
            <w:r w:rsidR="00EF1193" w:rsidRPr="00BF2EF0">
              <w:rPr>
                <w:lang w:val="en-AU"/>
              </w:rPr>
              <w:t>max(</w:t>
            </w:r>
            <w:proofErr w:type="gramEnd"/>
            <w:r w:rsidR="00EF1193" w:rsidRPr="00BF2EF0">
              <w:rPr>
                <w:i/>
                <w:lang w:val="en-AU"/>
              </w:rPr>
              <w:t>µ</w:t>
            </w:r>
            <w:r w:rsidR="00EF1193" w:rsidRPr="00BF2EF0">
              <w:rPr>
                <w:i/>
                <w:vertAlign w:val="subscript"/>
                <w:lang w:val="en-AU"/>
              </w:rPr>
              <w:t>UL, 1,</w:t>
            </w:r>
            <w:r w:rsidR="00EF1193" w:rsidRPr="00BF2EF0">
              <w:rPr>
                <w:i/>
                <w:lang w:val="en-AU"/>
              </w:rPr>
              <w:t xml:space="preserve"> µ</w:t>
            </w:r>
            <w:r w:rsidR="00EF1193" w:rsidRPr="00BF2EF0">
              <w:rPr>
                <w:i/>
                <w:vertAlign w:val="subscript"/>
                <w:lang w:val="en-AU"/>
              </w:rPr>
              <w:t>UL, 2</w:t>
            </w:r>
            <w:r w:rsidR="00EF1193" w:rsidRPr="00BF2EF0">
              <w:rPr>
                <w:lang w:val="en-AU"/>
              </w:rPr>
              <w:t xml:space="preserve">), </w:t>
            </w:r>
            <w:r w:rsidR="00EF1193" w:rsidRPr="00BF2EF0">
              <w:t xml:space="preserve">where the </w:t>
            </w:r>
            <w:r w:rsidR="00EF1193" w:rsidRPr="00BF2EF0">
              <w:rPr>
                <w:i/>
                <w:lang w:val="en-AU"/>
              </w:rPr>
              <w:t>µ</w:t>
            </w:r>
            <w:r w:rsidR="00EF1193" w:rsidRPr="00BF2EF0">
              <w:rPr>
                <w:i/>
                <w:vertAlign w:val="subscript"/>
                <w:lang w:val="en-AU"/>
              </w:rPr>
              <w:t>UL,</w:t>
            </w:r>
            <w:r w:rsidR="00EF1193" w:rsidRPr="00BF2EF0" w:rsidDel="006F5DCE">
              <w:rPr>
                <w:i/>
                <w:vertAlign w:val="subscript"/>
                <w:lang w:val="en-AU"/>
              </w:rPr>
              <w:t xml:space="preserve"> </w:t>
            </w:r>
            <w:r w:rsidR="00EF1193" w:rsidRPr="00BF2EF0">
              <w:rPr>
                <w:i/>
                <w:vertAlign w:val="subscript"/>
                <w:lang w:val="en-AU"/>
              </w:rPr>
              <w:t>1</w:t>
            </w:r>
            <w:r w:rsidR="00EF1193" w:rsidRPr="00BF2EF0">
              <w:t xml:space="preserve"> corresponds to the subcarrier spacing of the active UL BWP of one uplink carrier before the switching gap and the </w:t>
            </w:r>
            <w:r w:rsidR="00EF1193" w:rsidRPr="00BF2EF0">
              <w:rPr>
                <w:i/>
                <w:lang w:val="en-AU"/>
              </w:rPr>
              <w:t>µ</w:t>
            </w:r>
            <w:r w:rsidR="00EF1193" w:rsidRPr="00BF2EF0">
              <w:rPr>
                <w:i/>
                <w:vertAlign w:val="subscript"/>
                <w:lang w:val="en-AU"/>
              </w:rPr>
              <w:t>UL,</w:t>
            </w:r>
            <w:r w:rsidR="00EF1193" w:rsidRPr="00BF2EF0" w:rsidDel="006F5DCE">
              <w:rPr>
                <w:i/>
                <w:vertAlign w:val="subscript"/>
                <w:lang w:val="en-AU"/>
              </w:rPr>
              <w:t xml:space="preserve"> </w:t>
            </w:r>
            <w:r w:rsidR="00EF1193" w:rsidRPr="00BF2EF0">
              <w:rPr>
                <w:i/>
                <w:vertAlign w:val="subscript"/>
                <w:lang w:val="en-AU"/>
              </w:rPr>
              <w:t>2</w:t>
            </w:r>
            <w:r w:rsidR="00EF1193" w:rsidRPr="00BF2EF0">
              <w:t xml:space="preserve"> corresponds to the subcarrier spacing of the active UL BWP of the other uplink carrier after the switching gap</w:t>
            </w:r>
            <w:r w:rsidR="00EF1193">
              <w:rPr>
                <w:rFonts w:eastAsiaTheme="minorEastAsia"/>
                <w:lang w:val="en-AU" w:eastAsia="zh-CN"/>
              </w:rPr>
              <w:t>.</w:t>
            </w:r>
            <w:r w:rsidR="0085007B">
              <w:rPr>
                <w:rFonts w:eastAsiaTheme="minorEastAsia"/>
                <w:lang w:val="en-AU" w:eastAsia="zh-CN"/>
              </w:rPr>
              <w:t xml:space="preserve"> </w:t>
            </w:r>
            <w:r>
              <w:rPr>
                <w:rFonts w:eastAsiaTheme="minorEastAsia"/>
                <w:lang w:val="en-AU" w:eastAsia="zh-CN"/>
              </w:rPr>
              <w:t>It is clear in Rel-16 because at most one carrier is assumed in one band for T</w:t>
            </w:r>
            <w:r w:rsidR="00135B36">
              <w:rPr>
                <w:rFonts w:eastAsiaTheme="minorEastAsia"/>
                <w:lang w:val="en-AU" w:eastAsia="zh-CN"/>
              </w:rPr>
              <w:t>x</w:t>
            </w:r>
            <w:r>
              <w:rPr>
                <w:rFonts w:eastAsiaTheme="minorEastAsia"/>
                <w:lang w:val="en-AU" w:eastAsia="zh-CN"/>
              </w:rPr>
              <w:t xml:space="preserve"> switching.</w:t>
            </w:r>
          </w:p>
          <w:p w14:paraId="4EE31A50" w14:textId="3E4F0C7D" w:rsidR="00B91D38" w:rsidRPr="0085007B" w:rsidRDefault="00EF1193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AU" w:eastAsia="zh-CN"/>
              </w:rPr>
            </w:pPr>
            <w:r>
              <w:rPr>
                <w:rFonts w:eastAsiaTheme="minorEastAsia"/>
                <w:lang w:val="en-AU" w:eastAsia="zh-CN"/>
              </w:rPr>
              <w:t>However,</w:t>
            </w:r>
            <w:r w:rsidR="00EE4FAC">
              <w:rPr>
                <w:rFonts w:eastAsiaTheme="minorEastAsia"/>
                <w:lang w:val="en-AU" w:eastAsia="zh-CN"/>
              </w:rPr>
              <w:t xml:space="preserve"> in Rel-17</w:t>
            </w:r>
            <w:r w:rsidR="00B53E74">
              <w:rPr>
                <w:rFonts w:eastAsiaTheme="minorEastAsia"/>
                <w:lang w:val="en-AU" w:eastAsia="zh-CN"/>
              </w:rPr>
              <w:t>,</w:t>
            </w:r>
            <w:r w:rsidR="00EE4FAC">
              <w:rPr>
                <w:rFonts w:eastAsiaTheme="minorEastAsia"/>
                <w:lang w:val="en-AU" w:eastAsia="zh-CN"/>
              </w:rPr>
              <w:t xml:space="preserve"> the TX switching is enhanced to support additional scen</w:t>
            </w:r>
            <w:r w:rsidR="00B53E74">
              <w:rPr>
                <w:rFonts w:eastAsiaTheme="minorEastAsia"/>
                <w:lang w:val="en-AU" w:eastAsia="zh-CN"/>
              </w:rPr>
              <w:t>ar</w:t>
            </w:r>
            <w:r w:rsidR="00EE4FAC">
              <w:rPr>
                <w:rFonts w:eastAsiaTheme="minorEastAsia"/>
                <w:lang w:val="en-AU" w:eastAsia="zh-CN"/>
              </w:rPr>
              <w:t>ios, where</w:t>
            </w:r>
            <w:r>
              <w:rPr>
                <w:rFonts w:eastAsiaTheme="minorEastAsia"/>
                <w:lang w:val="en-AU" w:eastAsia="zh-CN"/>
              </w:rPr>
              <w:t xml:space="preserve"> </w:t>
            </w:r>
            <w:r w:rsidR="005D4920">
              <w:rPr>
                <w:rFonts w:eastAsiaTheme="minorEastAsia"/>
                <w:lang w:val="en-AU" w:eastAsia="zh-CN"/>
              </w:rPr>
              <w:t xml:space="preserve">one of the bands involved in </w:t>
            </w:r>
            <w:r w:rsidR="00135B36">
              <w:rPr>
                <w:rFonts w:eastAsiaTheme="minorEastAsia"/>
                <w:lang w:val="en-AU" w:eastAsia="zh-CN"/>
              </w:rPr>
              <w:t>T</w:t>
            </w:r>
            <w:r w:rsidR="00135B36">
              <w:rPr>
                <w:rFonts w:eastAsiaTheme="minorEastAsia"/>
                <w:lang w:val="en-AU" w:eastAsia="zh-CN"/>
              </w:rPr>
              <w:t>x</w:t>
            </w:r>
            <w:r w:rsidR="00135B36">
              <w:rPr>
                <w:rFonts w:eastAsiaTheme="minorEastAsia"/>
                <w:lang w:val="en-AU" w:eastAsia="zh-CN"/>
              </w:rPr>
              <w:t xml:space="preserve"> </w:t>
            </w:r>
            <w:r w:rsidR="005D4920">
              <w:rPr>
                <w:rFonts w:eastAsiaTheme="minorEastAsia"/>
                <w:lang w:val="en-AU" w:eastAsia="zh-CN"/>
              </w:rPr>
              <w:t xml:space="preserve">switching </w:t>
            </w:r>
            <w:r w:rsidR="00EE4FAC">
              <w:rPr>
                <w:rFonts w:eastAsiaTheme="minorEastAsia"/>
                <w:lang w:val="en-AU" w:eastAsia="zh-CN"/>
              </w:rPr>
              <w:t xml:space="preserve">may </w:t>
            </w:r>
            <w:r w:rsidR="005D4920">
              <w:rPr>
                <w:rFonts w:eastAsiaTheme="minorEastAsia"/>
                <w:lang w:val="en-AU" w:eastAsia="zh-CN"/>
              </w:rPr>
              <w:t>ha</w:t>
            </w:r>
            <w:r w:rsidR="00EE4FAC">
              <w:rPr>
                <w:rFonts w:eastAsiaTheme="minorEastAsia"/>
                <w:lang w:val="en-AU" w:eastAsia="zh-CN"/>
              </w:rPr>
              <w:t>ve</w:t>
            </w:r>
            <w:r w:rsidR="005D4920">
              <w:rPr>
                <w:rFonts w:eastAsiaTheme="minorEastAsia"/>
                <w:lang w:val="en-AU" w:eastAsia="zh-CN"/>
              </w:rPr>
              <w:t xml:space="preserve"> two carriers</w:t>
            </w:r>
            <w:r w:rsidR="0085007B">
              <w:rPr>
                <w:rFonts w:eastAsiaTheme="minorEastAsia"/>
                <w:lang w:val="en-AU" w:eastAsia="zh-CN"/>
              </w:rPr>
              <w:t xml:space="preserve">. </w:t>
            </w:r>
            <w:r w:rsidR="00EE4FAC">
              <w:rPr>
                <w:rFonts w:eastAsiaTheme="minorEastAsia"/>
                <w:lang w:val="en-AU" w:eastAsia="zh-CN"/>
              </w:rPr>
              <w:t>In this case, the UE behaviour is not clear.</w:t>
            </w:r>
          </w:p>
        </w:tc>
      </w:tr>
      <w:tr w:rsidR="00B91D38" w14:paraId="1207653D" w14:textId="77777777" w:rsidTr="00B91D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23E72" w14:textId="77777777" w:rsidR="00B91D38" w:rsidRDefault="00B9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82691D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D38" w14:paraId="52DAE5FC" w14:textId="77777777" w:rsidTr="00B91D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C3979F" w14:textId="77777777" w:rsidR="00B91D38" w:rsidRDefault="00B9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9C8D06" w14:textId="0A5FD695" w:rsidR="00B91D38" w:rsidRDefault="00EB369F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Clarify </w:t>
            </w:r>
            <w:r w:rsidR="00B12897">
              <w:rPr>
                <w:rFonts w:ascii="Times New Roman" w:hAnsi="Times New Roman"/>
                <w:noProof/>
                <w:lang w:eastAsia="zh-CN"/>
              </w:rPr>
              <w:t xml:space="preserve">that </w:t>
            </w:r>
            <w:r w:rsidR="00EF1193">
              <w:rPr>
                <w:rFonts w:ascii="Times New Roman" w:hAnsi="Times New Roman"/>
                <w:noProof/>
                <w:lang w:eastAsia="zh-CN"/>
              </w:rPr>
              <w:t xml:space="preserve">the </w:t>
            </w:r>
            <w:r w:rsidR="007C52AE">
              <w:rPr>
                <w:rFonts w:ascii="Times New Roman" w:hAnsi="Times New Roman"/>
                <w:noProof/>
                <w:lang w:eastAsia="zh-CN"/>
              </w:rPr>
              <w:t xml:space="preserve">numerologies </w:t>
            </w:r>
            <w:r w:rsidR="005D4920">
              <w:rPr>
                <w:rFonts w:ascii="Times New Roman" w:hAnsi="Times New Roman"/>
                <w:noProof/>
                <w:lang w:eastAsia="zh-CN"/>
              </w:rPr>
              <w:t>should be the same</w:t>
            </w:r>
            <w:r w:rsidR="00B12897">
              <w:rPr>
                <w:rFonts w:ascii="Times New Roman" w:hAnsi="Times New Roman"/>
                <w:noProof/>
                <w:lang w:eastAsia="zh-CN"/>
              </w:rPr>
              <w:t xml:space="preserve"> for the active UL BWPs of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EE4FAC">
              <w:rPr>
                <w:rFonts w:ascii="Times New Roman" w:hAnsi="Times New Roman"/>
                <w:noProof/>
                <w:lang w:eastAsia="zh-CN"/>
              </w:rPr>
              <w:t xml:space="preserve">the </w:t>
            </w:r>
            <w:r w:rsidR="003761ED">
              <w:rPr>
                <w:rFonts w:ascii="Times New Roman" w:hAnsi="Times New Roman"/>
                <w:noProof/>
                <w:lang w:eastAsia="zh-CN"/>
              </w:rPr>
              <w:t xml:space="preserve">two intra-band carriers in </w:t>
            </w:r>
            <w:r w:rsidR="00EE4FAC">
              <w:rPr>
                <w:rFonts w:ascii="Times New Roman" w:hAnsi="Times New Roman"/>
                <w:noProof/>
                <w:lang w:eastAsia="zh-CN"/>
              </w:rPr>
              <w:t>any</w:t>
            </w:r>
            <w:r w:rsidR="002D1423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3761ED">
              <w:rPr>
                <w:rFonts w:ascii="Times New Roman" w:hAnsi="Times New Roman"/>
                <w:noProof/>
                <w:lang w:eastAsia="zh-CN"/>
              </w:rPr>
              <w:t xml:space="preserve">band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involved </w:t>
            </w:r>
            <w:r w:rsidR="003761ED">
              <w:rPr>
                <w:rFonts w:ascii="Times New Roman" w:hAnsi="Times New Roman"/>
                <w:noProof/>
                <w:lang w:eastAsia="zh-CN"/>
              </w:rPr>
              <w:t>in Release 17 Tx switching.</w:t>
            </w:r>
          </w:p>
        </w:tc>
      </w:tr>
      <w:tr w:rsidR="00B91D38" w14:paraId="3C676D32" w14:textId="77777777" w:rsidTr="00B91D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5E757" w14:textId="77777777" w:rsidR="00B91D38" w:rsidRDefault="00B9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8B293" w14:textId="77777777" w:rsidR="00B91D38" w:rsidRDefault="00B91D38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B91D38" w14:paraId="6A8BC280" w14:textId="77777777" w:rsidTr="00B91D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D4EF0E" w14:textId="77777777" w:rsidR="00B91D38" w:rsidRDefault="00B9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3C867" w14:textId="35887D49" w:rsidR="00B91D38" w:rsidRDefault="003761ED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When the SCSs for the two intra-band carriers are different, </w:t>
            </w:r>
            <w:r w:rsidR="00EE4FAC">
              <w:rPr>
                <w:rFonts w:ascii="Times New Roman" w:hAnsi="Times New Roman"/>
                <w:noProof/>
                <w:lang w:eastAsia="zh-CN"/>
              </w:rPr>
              <w:t xml:space="preserve">the UE behaviour </w:t>
            </w:r>
            <w:r w:rsidR="00B53E74">
              <w:rPr>
                <w:rFonts w:ascii="Times New Roman" w:hAnsi="Times New Roman"/>
                <w:noProof/>
                <w:lang w:eastAsia="zh-CN"/>
              </w:rPr>
              <w:t>is</w:t>
            </w:r>
            <w:r w:rsidR="00EB369F">
              <w:rPr>
                <w:rFonts w:ascii="Times New Roman" w:hAnsi="Times New Roman"/>
                <w:noProof/>
                <w:lang w:eastAsia="zh-CN"/>
              </w:rPr>
              <w:t xml:space="preserve"> unclear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B91D38" w14:paraId="26C7035D" w14:textId="77777777" w:rsidTr="00B91D38">
        <w:tc>
          <w:tcPr>
            <w:tcW w:w="2694" w:type="dxa"/>
            <w:gridSpan w:val="2"/>
          </w:tcPr>
          <w:p w14:paraId="0EB1935A" w14:textId="77777777" w:rsidR="00B91D38" w:rsidRDefault="00B9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6E97EB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D38" w14:paraId="3438D750" w14:textId="77777777" w:rsidTr="00B91D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D8DD54" w14:textId="77777777" w:rsidR="00B91D38" w:rsidRDefault="00B9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FB17E" w14:textId="6F8E9173" w:rsidR="00B91D38" w:rsidRDefault="00D525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</w:t>
            </w:r>
          </w:p>
        </w:tc>
      </w:tr>
      <w:tr w:rsidR="00B91D38" w14:paraId="6545E93F" w14:textId="77777777" w:rsidTr="00B91D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A8D5CF" w14:textId="77777777" w:rsidR="00B91D38" w:rsidRDefault="00B9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F0D15" w14:textId="77777777" w:rsidR="00B91D38" w:rsidRDefault="00B9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D38" w14:paraId="3A6CB654" w14:textId="77777777" w:rsidTr="00B91D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1F139" w14:textId="77777777" w:rsidR="00B91D38" w:rsidRDefault="00B9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6001A8" w14:textId="77777777" w:rsidR="00B91D38" w:rsidRDefault="00B9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5DBA" w14:textId="77777777" w:rsidR="00B91D38" w:rsidRDefault="00B9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147E4A" w14:textId="77777777" w:rsidR="00B91D38" w:rsidRDefault="00B91D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DAEEE" w14:textId="77777777" w:rsidR="00B91D38" w:rsidRDefault="00B91D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D38" w14:paraId="62850194" w14:textId="77777777" w:rsidTr="00B91D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9B947F" w14:textId="77777777" w:rsidR="00B91D38" w:rsidRDefault="00B9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9CC021" w14:textId="77777777" w:rsidR="00B91D38" w:rsidRDefault="00B9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6836C5B" w14:textId="77777777" w:rsidR="00B91D38" w:rsidRDefault="00B9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E0CC01" w14:textId="77777777" w:rsidR="00B91D38" w:rsidRDefault="00B91D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FF203F" w14:textId="77777777" w:rsidR="00B91D38" w:rsidRDefault="00B91D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D38" w14:paraId="06266D6A" w14:textId="77777777" w:rsidTr="00B91D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9A6BCD" w14:textId="77777777" w:rsidR="00B91D38" w:rsidRDefault="00B91D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265390" w14:textId="77777777" w:rsidR="00B91D38" w:rsidRDefault="00B9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60AF14" w14:textId="77777777" w:rsidR="00B91D38" w:rsidRDefault="00B91D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3295E2C" w14:textId="77777777" w:rsidR="00B91D38" w:rsidRDefault="00B91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0E7189" w14:textId="77777777" w:rsidR="00B91D38" w:rsidRDefault="00B91D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D38" w14:paraId="15329329" w14:textId="77777777" w:rsidTr="00B91D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402A6B" w14:textId="77777777" w:rsidR="00B91D38" w:rsidRDefault="00B91D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A7F31C" w14:textId="77777777" w:rsidR="00B91D38" w:rsidRDefault="00B9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264167" w14:textId="77777777" w:rsidR="00B91D38" w:rsidRDefault="00B91D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A7EA27" w14:textId="77777777" w:rsidR="00B91D38" w:rsidRDefault="00B91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CEBCED" w14:textId="77777777" w:rsidR="00B91D38" w:rsidRDefault="00B91D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D38" w14:paraId="3B1ECFA6" w14:textId="77777777" w:rsidTr="00B91D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4552C" w14:textId="77777777" w:rsidR="00B91D38" w:rsidRDefault="00B91D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46B8C" w14:textId="77777777" w:rsidR="00B91D38" w:rsidRDefault="00B91D38">
            <w:pPr>
              <w:pStyle w:val="CRCoverPage"/>
              <w:spacing w:after="0"/>
              <w:rPr>
                <w:noProof/>
              </w:rPr>
            </w:pPr>
          </w:p>
        </w:tc>
      </w:tr>
      <w:tr w:rsidR="00B91D38" w14:paraId="48E471BA" w14:textId="77777777" w:rsidTr="00B91D3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0DB76" w14:textId="77777777" w:rsidR="00B91D38" w:rsidRDefault="00B9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C014A3" w14:textId="11C13FB0" w:rsidR="00EB369F" w:rsidRDefault="00B10585" w:rsidP="00EB369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b/>
                <w:noProof/>
              </w:rPr>
              <w:t>T</w:t>
            </w:r>
            <w:r>
              <w:rPr>
                <w:rFonts w:ascii="Times New Roman" w:hAnsi="Times New Roman" w:hint="eastAsia"/>
                <w:b/>
                <w:noProof/>
                <w:lang w:eastAsia="zh-CN"/>
              </w:rPr>
              <w:t>his</w:t>
            </w:r>
            <w:r>
              <w:rPr>
                <w:rFonts w:ascii="Times New Roman" w:hAnsi="Times New Roman"/>
                <w:b/>
                <w:noProof/>
              </w:rPr>
              <w:t xml:space="preserve"> CR aligns with RAN1 common understanding.</w:t>
            </w:r>
          </w:p>
        </w:tc>
      </w:tr>
      <w:tr w:rsidR="00B91D38" w14:paraId="390EFE6A" w14:textId="77777777" w:rsidTr="00B91D3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BD577" w14:textId="77777777" w:rsidR="00B91D38" w:rsidRDefault="00B9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6941D3" w14:textId="77777777" w:rsidR="00B91D38" w:rsidRDefault="00B91D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D38" w14:paraId="634C989B" w14:textId="77777777" w:rsidTr="00B91D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42FC48" w14:textId="77777777" w:rsidR="00B91D38" w:rsidRDefault="00B9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50C7B" w14:textId="77777777" w:rsidR="00B91D38" w:rsidRDefault="00B91D3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0C876EEB" w14:textId="77777777" w:rsidR="00B91D38" w:rsidRDefault="00B91D38" w:rsidP="00B91D38">
      <w:pPr>
        <w:spacing w:after="0"/>
        <w:rPr>
          <w:noProof/>
        </w:rPr>
        <w:sectPr w:rsidR="00B91D3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64889A" w14:textId="77777777" w:rsidR="00D525FD" w:rsidRPr="00BF2EF0" w:rsidRDefault="00D525FD" w:rsidP="00D525FD">
      <w:pPr>
        <w:pStyle w:val="3"/>
      </w:pPr>
      <w:bookmarkStart w:id="0" w:name="_Toc45810627"/>
      <w:bookmarkStart w:id="1" w:name="_Toc122105182"/>
      <w:r w:rsidRPr="00BF2EF0">
        <w:lastRenderedPageBreak/>
        <w:t>6.1.6</w:t>
      </w:r>
      <w:r w:rsidRPr="00BF2EF0">
        <w:tab/>
      </w:r>
      <w:bookmarkStart w:id="2" w:name="_Hlk126588827"/>
      <w:r w:rsidRPr="00BF2EF0">
        <w:t>Uplink switching</w:t>
      </w:r>
      <w:bookmarkEnd w:id="0"/>
      <w:bookmarkEnd w:id="1"/>
    </w:p>
    <w:p w14:paraId="74D95170" w14:textId="77777777" w:rsidR="00D525FD" w:rsidRPr="00BF2EF0" w:rsidRDefault="00D525FD" w:rsidP="00D525FD">
      <w:r w:rsidRPr="00BF2EF0">
        <w:rPr>
          <w:lang w:val="en-US"/>
        </w:rPr>
        <w:t xml:space="preserve">The UE may omit uplink transmission during </w:t>
      </w:r>
      <w:r w:rsidRPr="00BF2EF0">
        <w:t xml:space="preserve">the uplink switching gap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BF2EF0">
        <w:rPr>
          <w:rFonts w:ascii="Arial" w:hAnsi="Arial"/>
          <w:b/>
        </w:rPr>
        <w:t xml:space="preserve"> </w:t>
      </w:r>
      <w:r w:rsidRPr="00BF2EF0">
        <w:t xml:space="preserve">if the conditions defined in this clause are met and the UE is configured with </w:t>
      </w:r>
      <w:proofErr w:type="spellStart"/>
      <w:r w:rsidRPr="00BF2EF0">
        <w:rPr>
          <w:i/>
        </w:rPr>
        <w:t>uplinkTxSwitching</w:t>
      </w:r>
      <w:proofErr w:type="spellEnd"/>
      <w:r w:rsidRPr="00BF2EF0">
        <w:t xml:space="preserve">. The switching gap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Cs/>
              </w:rPr>
              <m:t>Tx1-Tx2</m:t>
            </m:r>
          </m:sub>
        </m:sSub>
      </m:oMath>
      <w:r w:rsidRPr="00BF2EF0">
        <w:rPr>
          <w:rFonts w:ascii="Arial" w:hAnsi="Arial"/>
          <w:b/>
        </w:rPr>
        <w:t xml:space="preserve"> </w:t>
      </w:r>
      <w:r w:rsidRPr="00BF2EF0">
        <w:t xml:space="preserve">is indicated by UE capability </w:t>
      </w:r>
      <w:r w:rsidRPr="00BF2EF0">
        <w:rPr>
          <w:i/>
          <w:iCs/>
        </w:rPr>
        <w:t>uplinkTxSwitchingPeriod2T2T</w:t>
      </w:r>
      <w:r w:rsidRPr="00BF2EF0">
        <w:t xml:space="preserve"> if </w:t>
      </w:r>
      <w:r w:rsidRPr="00BF2EF0">
        <w:rPr>
          <w:i/>
          <w:iCs/>
        </w:rPr>
        <w:t>uplinkTxSwitching-2T-Mode</w:t>
      </w:r>
      <w:r w:rsidRPr="00BF2EF0">
        <w:t xml:space="preserve"> is configured, and </w:t>
      </w:r>
      <w:proofErr w:type="spellStart"/>
      <w:r w:rsidRPr="00BF2EF0">
        <w:rPr>
          <w:i/>
        </w:rPr>
        <w:t>uplinkTxSwitchingPeriod</w:t>
      </w:r>
      <w:proofErr w:type="spellEnd"/>
      <w:r w:rsidRPr="00BF2EF0">
        <w:rPr>
          <w:i/>
        </w:rPr>
        <w:t xml:space="preserve"> </w:t>
      </w:r>
      <w:r w:rsidRPr="00BF2EF0">
        <w:rPr>
          <w:iCs/>
        </w:rPr>
        <w:t>otherwise</w:t>
      </w:r>
      <w:r w:rsidRPr="00BF2EF0">
        <w:t xml:space="preserve">: </w:t>
      </w:r>
    </w:p>
    <w:p w14:paraId="50161931" w14:textId="77777777" w:rsidR="00D525FD" w:rsidRPr="00BF2EF0" w:rsidRDefault="00D525FD" w:rsidP="00D525FD">
      <w:pPr>
        <w:pStyle w:val="B1"/>
      </w:pPr>
      <w:r w:rsidRPr="00BF2EF0">
        <w:t>-</w:t>
      </w:r>
      <w:r w:rsidRPr="00BF2EF0">
        <w:tab/>
      </w:r>
      <w:bookmarkStart w:id="3" w:name="_Hlk39056336"/>
      <w:r w:rsidRPr="00BF2EF0">
        <w:t xml:space="preserve">If a </w:t>
      </w:r>
      <w:r w:rsidRPr="00BF2EF0">
        <w:rPr>
          <w:lang w:val="en-AU"/>
        </w:rPr>
        <w:t>UE</w:t>
      </w:r>
      <w:r w:rsidRPr="00BF2EF0">
        <w:t xml:space="preserve"> indicated a capability for uplink switching with </w:t>
      </w:r>
      <w:bookmarkEnd w:id="3"/>
      <w:proofErr w:type="spellStart"/>
      <w:r w:rsidRPr="00BF2EF0">
        <w:rPr>
          <w:i/>
          <w:iCs/>
        </w:rPr>
        <w:t>BandCombination-UplinkTxSwitch</w:t>
      </w:r>
      <w:proofErr w:type="spellEnd"/>
      <w:r w:rsidRPr="00BF2EF0">
        <w:t xml:space="preserve"> for a band combination, and if it is for that band combination</w:t>
      </w:r>
    </w:p>
    <w:p w14:paraId="7AD14F07" w14:textId="77777777" w:rsidR="00D525FD" w:rsidRPr="00BF2EF0" w:rsidRDefault="00D525FD" w:rsidP="00D525FD">
      <w:pPr>
        <w:pStyle w:val="B2"/>
      </w:pPr>
      <w:r w:rsidRPr="00BF2EF0">
        <w:t>-</w:t>
      </w:r>
      <w:r w:rsidRPr="00BF2EF0">
        <w:tab/>
      </w:r>
      <w:bookmarkStart w:id="4" w:name="_Hlk38539049"/>
      <w:r w:rsidRPr="00BF2EF0">
        <w:t xml:space="preserve">Configured with </w:t>
      </w:r>
      <w:proofErr w:type="gramStart"/>
      <w:r w:rsidRPr="00BF2EF0">
        <w:rPr>
          <w:lang w:eastAsia="fr-FR"/>
        </w:rPr>
        <w:t>a</w:t>
      </w:r>
      <w:proofErr w:type="gramEnd"/>
      <w:r w:rsidRPr="00BF2EF0">
        <w:rPr>
          <w:lang w:eastAsia="fr-FR"/>
        </w:rPr>
        <w:t xml:space="preserve"> MCG using E-UTRA radio access and with a SCG using NR radio access (EN-DC)</w:t>
      </w:r>
      <w:r w:rsidRPr="00BF2EF0">
        <w:t xml:space="preserve">, </w:t>
      </w:r>
      <w:bookmarkEnd w:id="4"/>
      <w:r w:rsidRPr="00BF2EF0">
        <w:t>or</w:t>
      </w:r>
    </w:p>
    <w:p w14:paraId="4AD1C4C4" w14:textId="77777777" w:rsidR="00D525FD" w:rsidRPr="00BF2EF0" w:rsidRDefault="00D525FD" w:rsidP="00D525FD">
      <w:pPr>
        <w:pStyle w:val="B2"/>
      </w:pPr>
      <w:r w:rsidRPr="00BF2EF0">
        <w:t>-</w:t>
      </w:r>
      <w:r w:rsidRPr="00BF2EF0">
        <w:tab/>
        <w:t>Configured with uplink carrier aggregation, or</w:t>
      </w:r>
    </w:p>
    <w:p w14:paraId="6C766B8B" w14:textId="77777777" w:rsidR="00D525FD" w:rsidRPr="00BF2EF0" w:rsidRDefault="00D525FD" w:rsidP="00D525FD">
      <w:pPr>
        <w:pStyle w:val="B2"/>
      </w:pPr>
      <w:r w:rsidRPr="00BF2EF0">
        <w:t>-</w:t>
      </w:r>
      <w:r w:rsidRPr="00BF2EF0">
        <w:tab/>
        <w:t xml:space="preserve">Configured in a serving cell with two uplink carriers with </w:t>
      </w:r>
      <w:r w:rsidRPr="00BF2EF0">
        <w:rPr>
          <w:lang w:eastAsia="fr-FR"/>
        </w:rPr>
        <w:t xml:space="preserve">higher layer parameter </w:t>
      </w:r>
      <w:proofErr w:type="spellStart"/>
      <w:r w:rsidRPr="00BF2EF0">
        <w:rPr>
          <w:i/>
          <w:iCs/>
          <w:lang w:eastAsia="fr-FR"/>
        </w:rPr>
        <w:t>supplementaryUplink</w:t>
      </w:r>
      <w:proofErr w:type="spellEnd"/>
      <w:r w:rsidRPr="00BF2EF0">
        <w:t>.</w:t>
      </w:r>
    </w:p>
    <w:p w14:paraId="16089342" w14:textId="77777777" w:rsidR="00D525FD" w:rsidRPr="00BF2EF0" w:rsidRDefault="00D525FD" w:rsidP="00D525FD">
      <w:pPr>
        <w:pStyle w:val="B2"/>
      </w:pPr>
      <w:r w:rsidRPr="00BF2EF0">
        <w:tab/>
        <w:t xml:space="preserve">the conditions under which the switching gap may be present and the location of the </w:t>
      </w:r>
      <w:proofErr w:type="spellStart"/>
      <w:r w:rsidRPr="00BF2EF0">
        <w:t>switchin</w:t>
      </w:r>
      <w:proofErr w:type="spellEnd"/>
      <w:r w:rsidRPr="00BF2EF0">
        <w:rPr>
          <w:lang w:val="en-US"/>
        </w:rPr>
        <w:t>g</w:t>
      </w:r>
      <w:r w:rsidRPr="00BF2EF0">
        <w:t xml:space="preserve"> gap are defined for each of the cases in </w:t>
      </w:r>
      <w:r w:rsidRPr="00BF2EF0">
        <w:rPr>
          <w:lang w:val="en-US"/>
        </w:rPr>
        <w:t xml:space="preserve">clauses </w:t>
      </w:r>
      <w:r w:rsidRPr="00BF2EF0">
        <w:t>6.1.6.1, 6.1.6.2, and 6.1.6.3 respectively.</w:t>
      </w:r>
    </w:p>
    <w:p w14:paraId="620603D8" w14:textId="77777777" w:rsidR="00D525FD" w:rsidRPr="00BF2EF0" w:rsidRDefault="00D525FD" w:rsidP="00D525FD">
      <w:pPr>
        <w:rPr>
          <w:lang w:val="en-US"/>
        </w:rPr>
      </w:pPr>
      <w:r w:rsidRPr="00BF2EF0">
        <w:rPr>
          <w:lang w:val="en-US"/>
        </w:rPr>
        <w:t xml:space="preserve">If an uplink switching is triggered for an uplink transmission starting at </w:t>
      </w:r>
      <w:r w:rsidRPr="00BF2EF0">
        <w:rPr>
          <w:i/>
          <w:lang w:val="en-US"/>
        </w:rPr>
        <w:t>T</w:t>
      </w:r>
      <w:r w:rsidRPr="00BF2EF0">
        <w:rPr>
          <w:i/>
          <w:vertAlign w:val="subscript"/>
          <w:lang w:val="en-US"/>
        </w:rPr>
        <w:t>0</w:t>
      </w:r>
      <w:r w:rsidRPr="00BF2EF0">
        <w:rPr>
          <w:lang w:val="en-US"/>
        </w:rPr>
        <w:t xml:space="preserve">, after </w:t>
      </w:r>
      <w:r w:rsidRPr="00BF2EF0">
        <w:rPr>
          <w:i/>
          <w:lang w:val="en-US"/>
        </w:rPr>
        <w:t>T</w:t>
      </w:r>
      <w:r w:rsidRPr="00BF2EF0">
        <w:rPr>
          <w:i/>
          <w:vertAlign w:val="subscript"/>
          <w:lang w:val="en-US"/>
        </w:rPr>
        <w:t>0</w:t>
      </w:r>
      <w:r w:rsidRPr="00BF2EF0">
        <w:rPr>
          <w:i/>
          <w:lang w:val="en-US"/>
        </w:rPr>
        <w:t>-T</w:t>
      </w:r>
      <w:r w:rsidRPr="00BF2EF0">
        <w:rPr>
          <w:i/>
          <w:vertAlign w:val="subscript"/>
          <w:lang w:val="en-US"/>
        </w:rPr>
        <w:t>offset</w:t>
      </w:r>
      <w:r w:rsidRPr="00BF2EF0">
        <w:rPr>
          <w:lang w:val="en-US"/>
        </w:rPr>
        <w:t xml:space="preserve">, the UE is not expected to cancel the uplink switching, or to trigger any other new uplink switching occurring before </w:t>
      </w:r>
      <w:r w:rsidRPr="00BF2EF0">
        <w:rPr>
          <w:i/>
          <w:lang w:val="en-US"/>
        </w:rPr>
        <w:t>T</w:t>
      </w:r>
      <w:r w:rsidRPr="00BF2EF0">
        <w:rPr>
          <w:i/>
          <w:vertAlign w:val="subscript"/>
          <w:lang w:val="en-US"/>
        </w:rPr>
        <w:t>0</w:t>
      </w:r>
      <w:r w:rsidRPr="00BF2EF0">
        <w:rPr>
          <w:lang w:val="en-US"/>
        </w:rPr>
        <w:t xml:space="preserve"> for any other uplink transmission that is scheduled after </w:t>
      </w:r>
      <w:r w:rsidRPr="00BF2EF0">
        <w:rPr>
          <w:i/>
          <w:lang w:val="en-US"/>
        </w:rPr>
        <w:t>T</w:t>
      </w:r>
      <w:r w:rsidRPr="00BF2EF0">
        <w:rPr>
          <w:i/>
          <w:vertAlign w:val="subscript"/>
          <w:lang w:val="en-US"/>
        </w:rPr>
        <w:t>0</w:t>
      </w:r>
      <w:r w:rsidRPr="00BF2EF0">
        <w:rPr>
          <w:i/>
          <w:lang w:val="en-US"/>
        </w:rPr>
        <w:t>-T</w:t>
      </w:r>
      <w:r w:rsidRPr="00BF2EF0">
        <w:rPr>
          <w:i/>
          <w:vertAlign w:val="subscript"/>
          <w:lang w:val="en-US"/>
        </w:rPr>
        <w:t>offset</w:t>
      </w:r>
      <w:r w:rsidRPr="00BF2EF0">
        <w:rPr>
          <w:lang w:val="en-US"/>
        </w:rPr>
        <w:t xml:space="preserve">, where </w:t>
      </w:r>
      <w:proofErr w:type="spellStart"/>
      <w:r w:rsidRPr="00BF2EF0">
        <w:rPr>
          <w:i/>
          <w:lang w:val="en-US"/>
        </w:rPr>
        <w:t>T</w:t>
      </w:r>
      <w:r w:rsidRPr="00BF2EF0">
        <w:rPr>
          <w:i/>
          <w:vertAlign w:val="subscript"/>
          <w:lang w:val="en-US"/>
        </w:rPr>
        <w:t>offset</w:t>
      </w:r>
      <w:proofErr w:type="spellEnd"/>
      <w:r w:rsidRPr="00BF2EF0">
        <w:rPr>
          <w:lang w:val="en-US"/>
        </w:rPr>
        <w:t xml:space="preserve"> is the UE processing procedure time defined for the uplink transmission triggering the switch given in clause 5.3, clause 5.4, clause 6.2.1, clause 6.4 and in clause 9 of [6, TS 38.213].</w:t>
      </w:r>
    </w:p>
    <w:p w14:paraId="68C9CD36" w14:textId="438A794F" w:rsidR="001E41F3" w:rsidRPr="00FC062F" w:rsidRDefault="00D525FD" w:rsidP="004F1515">
      <w:pPr>
        <w:rPr>
          <w:lang w:val="en-AU"/>
        </w:rPr>
      </w:pPr>
      <w:bookmarkStart w:id="5" w:name="_Hlk126589283"/>
      <w:r w:rsidRPr="00BF2EF0">
        <w:rPr>
          <w:lang w:val="en-US"/>
        </w:rPr>
        <w:t xml:space="preserve">The UE does not expect to perform more than one uplink switching in a slot with </w:t>
      </w:r>
      <w:r w:rsidRPr="00BF2EF0">
        <w:rPr>
          <w:i/>
          <w:lang w:val="en-AU"/>
        </w:rPr>
        <w:t>µ</w:t>
      </w:r>
      <w:r w:rsidRPr="00BF2EF0">
        <w:rPr>
          <w:i/>
          <w:vertAlign w:val="subscript"/>
          <w:lang w:val="en-AU"/>
        </w:rPr>
        <w:t xml:space="preserve">UL </w:t>
      </w:r>
      <w:r w:rsidRPr="00BF2EF0">
        <w:rPr>
          <w:lang w:val="en-AU"/>
        </w:rPr>
        <w:t xml:space="preserve">= </w:t>
      </w:r>
      <w:proofErr w:type="gramStart"/>
      <w:r w:rsidRPr="00BF2EF0">
        <w:rPr>
          <w:lang w:val="en-AU"/>
        </w:rPr>
        <w:t>max(</w:t>
      </w:r>
      <w:proofErr w:type="gramEnd"/>
      <w:r w:rsidRPr="00BF2EF0">
        <w:rPr>
          <w:i/>
          <w:lang w:val="en-AU"/>
        </w:rPr>
        <w:t>µ</w:t>
      </w:r>
      <w:r w:rsidRPr="00BF2EF0">
        <w:rPr>
          <w:i/>
          <w:vertAlign w:val="subscript"/>
          <w:lang w:val="en-AU"/>
        </w:rPr>
        <w:t>UL, 1,</w:t>
      </w:r>
      <w:r w:rsidRPr="00BF2EF0">
        <w:rPr>
          <w:i/>
          <w:lang w:val="en-AU"/>
        </w:rPr>
        <w:t xml:space="preserve"> µ</w:t>
      </w:r>
      <w:r w:rsidRPr="00BF2EF0">
        <w:rPr>
          <w:i/>
          <w:vertAlign w:val="subscript"/>
          <w:lang w:val="en-AU"/>
        </w:rPr>
        <w:t>UL, 2</w:t>
      </w:r>
      <w:r w:rsidRPr="00BF2EF0">
        <w:rPr>
          <w:lang w:val="en-AU"/>
        </w:rPr>
        <w:t xml:space="preserve">), </w:t>
      </w:r>
      <w:r w:rsidRPr="00BF2EF0">
        <w:t xml:space="preserve">where the </w:t>
      </w:r>
      <w:r w:rsidRPr="00BF2EF0">
        <w:rPr>
          <w:i/>
          <w:lang w:val="en-AU"/>
        </w:rPr>
        <w:t>µ</w:t>
      </w:r>
      <w:r w:rsidRPr="00BF2EF0">
        <w:rPr>
          <w:i/>
          <w:vertAlign w:val="subscript"/>
          <w:lang w:val="en-AU"/>
        </w:rPr>
        <w:t>UL,</w:t>
      </w:r>
      <w:r w:rsidRPr="00BF2EF0" w:rsidDel="006F5DCE">
        <w:rPr>
          <w:i/>
          <w:vertAlign w:val="subscript"/>
          <w:lang w:val="en-AU"/>
        </w:rPr>
        <w:t xml:space="preserve"> </w:t>
      </w:r>
      <w:r w:rsidRPr="00BF2EF0">
        <w:rPr>
          <w:i/>
          <w:vertAlign w:val="subscript"/>
          <w:lang w:val="en-AU"/>
        </w:rPr>
        <w:t>1</w:t>
      </w:r>
      <w:r w:rsidRPr="00BF2EF0">
        <w:t xml:space="preserve"> corresponds to the subcarrier spacing of the active UL BWP of one uplink carrier before the switching gap and the </w:t>
      </w:r>
      <w:r w:rsidRPr="00BF2EF0">
        <w:rPr>
          <w:i/>
          <w:lang w:val="en-AU"/>
        </w:rPr>
        <w:t>µ</w:t>
      </w:r>
      <w:r w:rsidRPr="00BF2EF0">
        <w:rPr>
          <w:i/>
          <w:vertAlign w:val="subscript"/>
          <w:lang w:val="en-AU"/>
        </w:rPr>
        <w:t>UL,</w:t>
      </w:r>
      <w:r w:rsidRPr="00BF2EF0" w:rsidDel="006F5DCE">
        <w:rPr>
          <w:i/>
          <w:vertAlign w:val="subscript"/>
          <w:lang w:val="en-AU"/>
        </w:rPr>
        <w:t xml:space="preserve"> </w:t>
      </w:r>
      <w:r w:rsidRPr="00BF2EF0">
        <w:rPr>
          <w:i/>
          <w:vertAlign w:val="subscript"/>
          <w:lang w:val="en-AU"/>
        </w:rPr>
        <w:t>2</w:t>
      </w:r>
      <w:r w:rsidRPr="00BF2EF0">
        <w:t xml:space="preserve"> corresponds to the subcarrier spacing of the active UL BWP of the other uplink carrier after the switching gap.</w:t>
      </w:r>
      <w:bookmarkEnd w:id="2"/>
      <w:bookmarkEnd w:id="5"/>
      <w:r w:rsidR="003761ED">
        <w:t xml:space="preserve"> </w:t>
      </w:r>
      <w:r w:rsidR="003761ED" w:rsidRPr="0085007B">
        <w:rPr>
          <w:rFonts w:eastAsia="MS Mincho"/>
          <w:color w:val="FF0000"/>
          <w:lang w:val="en-AU" w:eastAsia="x-none"/>
        </w:rPr>
        <w:t xml:space="preserve">If </w:t>
      </w:r>
      <w:r w:rsidR="003761ED" w:rsidRPr="00E36BD4">
        <w:rPr>
          <w:rFonts w:eastAsia="MS Mincho"/>
          <w:color w:val="FF0000"/>
          <w:lang w:val="en-AU" w:eastAsia="x-none"/>
        </w:rPr>
        <w:t>there are tw</w:t>
      </w:r>
      <w:r w:rsidR="003761ED" w:rsidRPr="00FC062F">
        <w:rPr>
          <w:rFonts w:eastAsia="MS Mincho"/>
          <w:color w:val="FF0000"/>
          <w:lang w:val="en-AU" w:eastAsia="x-none"/>
        </w:rPr>
        <w:t>o</w:t>
      </w:r>
      <w:r w:rsidR="00E36BD4" w:rsidRPr="00FC062F">
        <w:rPr>
          <w:rFonts w:eastAsia="MS Mincho"/>
          <w:color w:val="FF0000"/>
          <w:lang w:val="en-AU" w:eastAsia="x-none"/>
        </w:rPr>
        <w:t xml:space="preserve"> </w:t>
      </w:r>
      <w:r w:rsidR="00E36BD4" w:rsidRPr="004F1515">
        <w:rPr>
          <w:color w:val="FF0000"/>
        </w:rPr>
        <w:t xml:space="preserve">carriers </w:t>
      </w:r>
      <w:r w:rsidR="00DB1445" w:rsidRPr="004F1515">
        <w:rPr>
          <w:color w:val="FF0000"/>
          <w:lang w:val="en-AU" w:eastAsia="zh-CN"/>
        </w:rPr>
        <w:t>on</w:t>
      </w:r>
      <w:r w:rsidR="005D4920">
        <w:rPr>
          <w:color w:val="FF0000"/>
          <w:lang w:val="en-AU" w:eastAsia="zh-CN"/>
        </w:rPr>
        <w:t xml:space="preserve"> the</w:t>
      </w:r>
      <w:r w:rsidR="00B368A2" w:rsidRPr="00FC062F">
        <w:rPr>
          <w:rFonts w:eastAsia="MS Mincho"/>
          <w:color w:val="FF0000"/>
          <w:lang w:val="en-AU" w:eastAsia="x-none"/>
        </w:rPr>
        <w:t xml:space="preserve"> </w:t>
      </w:r>
      <w:r w:rsidR="003761ED" w:rsidRPr="00FC062F">
        <w:rPr>
          <w:rFonts w:eastAsia="MS Mincho"/>
          <w:color w:val="FF0000"/>
          <w:lang w:val="en-AU" w:eastAsia="x-none"/>
        </w:rPr>
        <w:t>ba</w:t>
      </w:r>
      <w:r w:rsidR="003761ED" w:rsidRPr="00E36BD4">
        <w:rPr>
          <w:rFonts w:eastAsia="MS Mincho"/>
          <w:color w:val="FF0000"/>
          <w:lang w:val="en-AU" w:eastAsia="x-none"/>
        </w:rPr>
        <w:t>nd</w:t>
      </w:r>
      <w:r w:rsidR="00FC062F">
        <w:rPr>
          <w:rFonts w:eastAsia="MS Mincho"/>
          <w:color w:val="FF0000"/>
          <w:lang w:val="en-AU" w:eastAsia="x-none"/>
        </w:rPr>
        <w:t xml:space="preserve"> </w:t>
      </w:r>
      <w:r w:rsidR="00FC062F">
        <w:rPr>
          <w:color w:val="FF0000"/>
          <w:lang w:eastAsia="zh-CN"/>
        </w:rPr>
        <w:t xml:space="preserve">of the uplink transmission </w:t>
      </w:r>
      <w:r w:rsidR="00B10585">
        <w:rPr>
          <w:color w:val="FF0000"/>
          <w:lang w:eastAsia="zh-CN"/>
        </w:rPr>
        <w:t>before</w:t>
      </w:r>
      <w:r w:rsidR="00FC062F">
        <w:rPr>
          <w:color w:val="FF0000"/>
          <w:lang w:eastAsia="zh-CN"/>
        </w:rPr>
        <w:t xml:space="preserve"> or after the switching gap</w:t>
      </w:r>
      <w:r w:rsidR="003761ED" w:rsidRPr="00E36BD4">
        <w:rPr>
          <w:rFonts w:eastAsia="MS Mincho"/>
          <w:color w:val="FF0000"/>
          <w:lang w:val="en-AU" w:eastAsia="x-none"/>
        </w:rPr>
        <w:t>,</w:t>
      </w:r>
      <w:r w:rsidR="00FC062F">
        <w:rPr>
          <w:rFonts w:eastAsia="MS Mincho"/>
          <w:color w:val="FF0000"/>
          <w:lang w:val="en-AU" w:eastAsia="x-none"/>
        </w:rPr>
        <w:t xml:space="preserve"> UE does not expect</w:t>
      </w:r>
      <w:r w:rsidR="00CB4ED2">
        <w:rPr>
          <w:rFonts w:eastAsia="MS Mincho"/>
          <w:color w:val="FF0000"/>
          <w:lang w:val="en-AU" w:eastAsia="x-none"/>
        </w:rPr>
        <w:t xml:space="preserve"> that</w:t>
      </w:r>
      <w:r w:rsidR="00FC062F">
        <w:rPr>
          <w:rFonts w:eastAsia="MS Mincho"/>
          <w:color w:val="FF0000"/>
          <w:lang w:val="en-AU" w:eastAsia="x-none"/>
        </w:rPr>
        <w:t xml:space="preserve"> </w:t>
      </w:r>
      <w:r w:rsidR="005D4920" w:rsidRPr="004F1515">
        <w:rPr>
          <w:color w:val="FF0000"/>
        </w:rPr>
        <w:t>the active UL BWP</w:t>
      </w:r>
      <w:r w:rsidR="005D4920">
        <w:rPr>
          <w:color w:val="FF0000"/>
        </w:rPr>
        <w:t>s</w:t>
      </w:r>
      <w:r w:rsidR="005D4920" w:rsidRPr="004F1515">
        <w:rPr>
          <w:color w:val="FF0000"/>
        </w:rPr>
        <w:t xml:space="preserve"> of </w:t>
      </w:r>
      <w:r w:rsidR="00FC062F">
        <w:rPr>
          <w:rFonts w:eastAsia="MS Mincho"/>
          <w:color w:val="FF0000"/>
          <w:lang w:val="en-AU" w:eastAsia="x-none"/>
        </w:rPr>
        <w:t>the two carriers on the band</w:t>
      </w:r>
      <w:r w:rsidR="005D4920">
        <w:rPr>
          <w:rFonts w:eastAsia="MS Mincho"/>
          <w:color w:val="FF0000"/>
          <w:lang w:val="en-AU" w:eastAsia="x-none"/>
        </w:rPr>
        <w:t xml:space="preserve"> </w:t>
      </w:r>
      <w:r w:rsidR="004F1515">
        <w:rPr>
          <w:color w:val="FF0000"/>
          <w:lang w:val="en-US"/>
        </w:rPr>
        <w:t>are of</w:t>
      </w:r>
      <w:r w:rsidR="005D4920" w:rsidRPr="004F1515">
        <w:rPr>
          <w:color w:val="FF0000"/>
          <w:lang w:val="en-US"/>
        </w:rPr>
        <w:t xml:space="preserve"> different numerologies</w:t>
      </w:r>
      <w:r w:rsidR="00FC062F">
        <w:rPr>
          <w:rFonts w:eastAsia="MS Mincho"/>
          <w:color w:val="FF0000"/>
          <w:lang w:val="en-AU" w:eastAsia="x-none"/>
        </w:rPr>
        <w:t>.</w:t>
      </w:r>
      <w:r w:rsidR="003761ED" w:rsidRPr="00E36BD4">
        <w:rPr>
          <w:rFonts w:eastAsia="MS Mincho"/>
          <w:color w:val="FF0000"/>
          <w:lang w:val="en-AU" w:eastAsia="x-none"/>
        </w:rPr>
        <w:t xml:space="preserve"> </w:t>
      </w:r>
    </w:p>
    <w:sectPr w:rsidR="001E41F3" w:rsidRPr="00FC06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1790D" w14:textId="77777777" w:rsidR="006A2F78" w:rsidRDefault="006A2F78">
      <w:r>
        <w:separator/>
      </w:r>
    </w:p>
  </w:endnote>
  <w:endnote w:type="continuationSeparator" w:id="0">
    <w:p w14:paraId="6A28DD2A" w14:textId="77777777" w:rsidR="006A2F78" w:rsidRDefault="006A2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E12B3" w14:textId="77777777" w:rsidR="006A2F78" w:rsidRDefault="006A2F78">
      <w:r>
        <w:separator/>
      </w:r>
    </w:p>
  </w:footnote>
  <w:footnote w:type="continuationSeparator" w:id="0">
    <w:p w14:paraId="69ADA1A3" w14:textId="77777777" w:rsidR="006A2F78" w:rsidRDefault="006A2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C1DFE"/>
    <w:multiLevelType w:val="multilevel"/>
    <w:tmpl w:val="0B4346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5E241B0"/>
    <w:multiLevelType w:val="hybridMultilevel"/>
    <w:tmpl w:val="97E4755A"/>
    <w:lvl w:ilvl="0" w:tplc="C2EC4FB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9685">
    <w:abstractNumId w:val="1"/>
  </w:num>
  <w:num w:numId="2" w16cid:durableId="1999066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A0MLcwNzEwMjcyMDdQ0lEKTi0uzszPAykwqwUAyl0x6SwAAAA="/>
  </w:docVars>
  <w:rsids>
    <w:rsidRoot w:val="00022E4A"/>
    <w:rsid w:val="00022E4A"/>
    <w:rsid w:val="00094F36"/>
    <w:rsid w:val="000A6394"/>
    <w:rsid w:val="000B7FED"/>
    <w:rsid w:val="000C038A"/>
    <w:rsid w:val="000C6598"/>
    <w:rsid w:val="000D44B3"/>
    <w:rsid w:val="00135B36"/>
    <w:rsid w:val="00145D43"/>
    <w:rsid w:val="00176661"/>
    <w:rsid w:val="00192C46"/>
    <w:rsid w:val="001A08B3"/>
    <w:rsid w:val="001A2B75"/>
    <w:rsid w:val="001A7B60"/>
    <w:rsid w:val="001B52F0"/>
    <w:rsid w:val="001B7A65"/>
    <w:rsid w:val="001E41F3"/>
    <w:rsid w:val="00214E03"/>
    <w:rsid w:val="00221674"/>
    <w:rsid w:val="00226946"/>
    <w:rsid w:val="0026004D"/>
    <w:rsid w:val="002640DD"/>
    <w:rsid w:val="00275D12"/>
    <w:rsid w:val="00284FEB"/>
    <w:rsid w:val="002860C4"/>
    <w:rsid w:val="002B5741"/>
    <w:rsid w:val="002D1423"/>
    <w:rsid w:val="002E472E"/>
    <w:rsid w:val="00305409"/>
    <w:rsid w:val="003609EF"/>
    <w:rsid w:val="0036231A"/>
    <w:rsid w:val="003723C4"/>
    <w:rsid w:val="00374DD4"/>
    <w:rsid w:val="003761ED"/>
    <w:rsid w:val="003E1A36"/>
    <w:rsid w:val="00410371"/>
    <w:rsid w:val="004242F1"/>
    <w:rsid w:val="004725A8"/>
    <w:rsid w:val="004B75B7"/>
    <w:rsid w:val="004F1515"/>
    <w:rsid w:val="0051580D"/>
    <w:rsid w:val="005324DB"/>
    <w:rsid w:val="00547111"/>
    <w:rsid w:val="00586557"/>
    <w:rsid w:val="00592D74"/>
    <w:rsid w:val="005B5707"/>
    <w:rsid w:val="005C1782"/>
    <w:rsid w:val="005D4920"/>
    <w:rsid w:val="005E2C44"/>
    <w:rsid w:val="00621188"/>
    <w:rsid w:val="006257ED"/>
    <w:rsid w:val="00665C47"/>
    <w:rsid w:val="00695808"/>
    <w:rsid w:val="006A2F78"/>
    <w:rsid w:val="006B46FB"/>
    <w:rsid w:val="006E21FB"/>
    <w:rsid w:val="007147A7"/>
    <w:rsid w:val="00792342"/>
    <w:rsid w:val="007977A8"/>
    <w:rsid w:val="007B512A"/>
    <w:rsid w:val="007C2097"/>
    <w:rsid w:val="007C52AE"/>
    <w:rsid w:val="007C7E5A"/>
    <w:rsid w:val="007D6A07"/>
    <w:rsid w:val="007F7259"/>
    <w:rsid w:val="008040A8"/>
    <w:rsid w:val="008221B2"/>
    <w:rsid w:val="008279FA"/>
    <w:rsid w:val="0085007B"/>
    <w:rsid w:val="008626E7"/>
    <w:rsid w:val="00870EE7"/>
    <w:rsid w:val="008863B9"/>
    <w:rsid w:val="008A45A6"/>
    <w:rsid w:val="008F3789"/>
    <w:rsid w:val="008F686C"/>
    <w:rsid w:val="00907211"/>
    <w:rsid w:val="009148DE"/>
    <w:rsid w:val="00941E30"/>
    <w:rsid w:val="009777D9"/>
    <w:rsid w:val="00991B88"/>
    <w:rsid w:val="009A5753"/>
    <w:rsid w:val="009A579D"/>
    <w:rsid w:val="009E3297"/>
    <w:rsid w:val="009F734F"/>
    <w:rsid w:val="00A1017C"/>
    <w:rsid w:val="00A246B6"/>
    <w:rsid w:val="00A47E70"/>
    <w:rsid w:val="00A50CF0"/>
    <w:rsid w:val="00A7671C"/>
    <w:rsid w:val="00AA2CBC"/>
    <w:rsid w:val="00AA52CB"/>
    <w:rsid w:val="00AA5B02"/>
    <w:rsid w:val="00AC5820"/>
    <w:rsid w:val="00AD1CD8"/>
    <w:rsid w:val="00B10585"/>
    <w:rsid w:val="00B12897"/>
    <w:rsid w:val="00B258BB"/>
    <w:rsid w:val="00B368A2"/>
    <w:rsid w:val="00B53E74"/>
    <w:rsid w:val="00B62490"/>
    <w:rsid w:val="00B67B97"/>
    <w:rsid w:val="00B91D38"/>
    <w:rsid w:val="00B968C8"/>
    <w:rsid w:val="00BA3EC5"/>
    <w:rsid w:val="00BA51D9"/>
    <w:rsid w:val="00BB5DFC"/>
    <w:rsid w:val="00BC0584"/>
    <w:rsid w:val="00BD279D"/>
    <w:rsid w:val="00BD6BB8"/>
    <w:rsid w:val="00C14312"/>
    <w:rsid w:val="00C66BA2"/>
    <w:rsid w:val="00C84E42"/>
    <w:rsid w:val="00C95985"/>
    <w:rsid w:val="00CB4ED2"/>
    <w:rsid w:val="00CC5026"/>
    <w:rsid w:val="00CC68D0"/>
    <w:rsid w:val="00D03F9A"/>
    <w:rsid w:val="00D06D51"/>
    <w:rsid w:val="00D24991"/>
    <w:rsid w:val="00D50255"/>
    <w:rsid w:val="00D525FD"/>
    <w:rsid w:val="00D6547D"/>
    <w:rsid w:val="00D66520"/>
    <w:rsid w:val="00DA66D8"/>
    <w:rsid w:val="00DB1445"/>
    <w:rsid w:val="00DE34CF"/>
    <w:rsid w:val="00E019D6"/>
    <w:rsid w:val="00E13F3D"/>
    <w:rsid w:val="00E34898"/>
    <w:rsid w:val="00E36BD4"/>
    <w:rsid w:val="00EB09B7"/>
    <w:rsid w:val="00EB369F"/>
    <w:rsid w:val="00EE4FAC"/>
    <w:rsid w:val="00EE7D7C"/>
    <w:rsid w:val="00EF1193"/>
    <w:rsid w:val="00F25D98"/>
    <w:rsid w:val="00F300FB"/>
    <w:rsid w:val="00FB6386"/>
    <w:rsid w:val="00FC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2">
    <w:name w:val="列表段落 字符"/>
    <w:aliases w:val="- Bullets 字符,목록 단락 字符,リスト段落 字符,?? ?? 字符,????? 字符,???? 字符,Lista1 字符,列出段落1 字符,中等深浅网格 1 - 着色 21 字符,列出段落 字符,¥¡¡¡¡ì¬º¥¹¥È¶ÎÂä 字符,ÁÐ³ö¶ÎÂä 字符,列表段落1 字符,—ño’i—Ž 字符,¥ê¥¹¥È¶ÎÂä 字符,1st level - Bullet List Paragraph 字符,Lettre d'introduction 字符,목록단락 字符,列 字符"/>
    <w:link w:val="af3"/>
    <w:uiPriority w:val="34"/>
    <w:qFormat/>
    <w:locked/>
    <w:rsid w:val="00B91D38"/>
    <w:rPr>
      <w:rFonts w:ascii="Calibri" w:eastAsia="Calibri" w:hAnsi="Calibri" w:cs="Calibri"/>
      <w:sz w:val="22"/>
      <w:szCs w:val="22"/>
      <w:lang w:val="x-none" w:eastAsia="en-US"/>
    </w:rPr>
  </w:style>
  <w:style w:type="paragraph" w:styleId="af3">
    <w:name w:val="List Paragraph"/>
    <w:aliases w:val="- Bullets,목록 단락,リスト段落,?? ??,?????,????,Lista1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af2"/>
    <w:uiPriority w:val="34"/>
    <w:qFormat/>
    <w:rsid w:val="00B91D38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B1Zchn">
    <w:name w:val="B1 Zchn"/>
    <w:link w:val="B1"/>
    <w:qFormat/>
    <w:locked/>
    <w:rsid w:val="00B91D38"/>
    <w:rPr>
      <w:rFonts w:ascii="Times New Roman" w:hAnsi="Times New Roman"/>
      <w:lang w:val="en-GB" w:eastAsia="en-US"/>
    </w:rPr>
  </w:style>
  <w:style w:type="character" w:customStyle="1" w:styleId="0MaintextChar">
    <w:name w:val="0 Main text Char"/>
    <w:basedOn w:val="a0"/>
    <w:link w:val="0Maintext"/>
    <w:locked/>
    <w:rsid w:val="00B91D38"/>
    <w:rPr>
      <w:rFonts w:ascii="Times New Roman" w:eastAsia="Times New Roman" w:hAnsi="Times New Roman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B91D38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styleId="af4">
    <w:name w:val="Strong"/>
    <w:basedOn w:val="a0"/>
    <w:uiPriority w:val="22"/>
    <w:qFormat/>
    <w:rsid w:val="00B91D38"/>
    <w:rPr>
      <w:b/>
      <w:bCs/>
    </w:rPr>
  </w:style>
  <w:style w:type="character" w:customStyle="1" w:styleId="B2Char">
    <w:name w:val="B2 Char"/>
    <w:link w:val="B2"/>
    <w:qFormat/>
    <w:rsid w:val="00D525FD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2D14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07211"/>
    <w:rPr>
      <w:rFonts w:ascii="Arial" w:hAnsi="Arial"/>
      <w:lang w:val="en-GB" w:eastAsia="en-US"/>
    </w:rPr>
  </w:style>
  <w:style w:type="paragraph" w:styleId="af5">
    <w:name w:val="Revision"/>
    <w:hidden/>
    <w:uiPriority w:val="99"/>
    <w:semiHidden/>
    <w:rsid w:val="00E36B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99D0A-95BB-4A5C-B415-5863E7E0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Can Li</cp:lastModifiedBy>
  <cp:revision>31</cp:revision>
  <cp:lastPrinted>1899-12-31T23:00:00Z</cp:lastPrinted>
  <dcterms:created xsi:type="dcterms:W3CDTF">2020-02-03T08:32:00Z</dcterms:created>
  <dcterms:modified xsi:type="dcterms:W3CDTF">2023-02-17T12:49:00Z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